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bookmarkStart w:id="0" w:name="_GoBack"/>
      <w:bookmarkEnd w:id="0"/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4C4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4C4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24C4A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3FFC8-C01B-4400-9759-42A0834C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2018-12-03T04:26:00Z</dcterms:modified>
</cp:coreProperties>
</file>